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94B" w:rsidRPr="00641AE8" w:rsidRDefault="00E0794B" w:rsidP="00E07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  <w:u w:val="single"/>
        </w:rPr>
        <w:t>Thomas WHYTE</w:t>
      </w:r>
      <w:r w:rsidRPr="00641AE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41AE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41AE8">
        <w:rPr>
          <w:rFonts w:ascii="Times New Roman" w:hAnsi="Times New Roman" w:cs="Times New Roman"/>
          <w:sz w:val="24"/>
          <w:szCs w:val="24"/>
        </w:rPr>
        <w:t>fl.1435)</w:t>
      </w:r>
    </w:p>
    <w:p w:rsidR="00E0794B" w:rsidRPr="00641AE8" w:rsidRDefault="00E0794B" w:rsidP="00E07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794B" w:rsidRPr="00641AE8" w:rsidRDefault="00E0794B" w:rsidP="00E07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794B" w:rsidRPr="00641AE8" w:rsidRDefault="00E0794B" w:rsidP="00E07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27 Jun.1435</w:t>
      </w:r>
      <w:r w:rsidRPr="00641AE8">
        <w:rPr>
          <w:rFonts w:ascii="Times New Roman" w:hAnsi="Times New Roman" w:cs="Times New Roman"/>
          <w:sz w:val="24"/>
          <w:szCs w:val="24"/>
        </w:rPr>
        <w:tab/>
        <w:t>He was a juror on the inquisition post mortem held in Basingstoke,</w:t>
      </w:r>
    </w:p>
    <w:p w:rsidR="00E0794B" w:rsidRPr="00641AE8" w:rsidRDefault="00E0794B" w:rsidP="00E07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Hampshire, into lands of the late Sir Walter de la Pole(q.v.).</w:t>
      </w:r>
    </w:p>
    <w:p w:rsidR="00E0794B" w:rsidRPr="00641AE8" w:rsidRDefault="00E0794B" w:rsidP="00E07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1AE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641AE8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 xml:space="preserve"> 24-210)</w:t>
      </w:r>
    </w:p>
    <w:p w:rsidR="00E0794B" w:rsidRPr="00641AE8" w:rsidRDefault="00E0794B" w:rsidP="00E07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794B" w:rsidRPr="00641AE8" w:rsidRDefault="00E0794B" w:rsidP="00E07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794B" w:rsidRPr="00641AE8" w:rsidRDefault="00E0794B" w:rsidP="00E07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E71FC3" w:rsidRDefault="00E079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94B" w:rsidRDefault="00E0794B" w:rsidP="00E71FC3">
      <w:pPr>
        <w:spacing w:after="0" w:line="240" w:lineRule="auto"/>
      </w:pPr>
      <w:r>
        <w:separator/>
      </w:r>
    </w:p>
  </w:endnote>
  <w:endnote w:type="continuationSeparator" w:id="0">
    <w:p w:rsidR="00E0794B" w:rsidRDefault="00E079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94B" w:rsidRDefault="00E0794B" w:rsidP="00E71FC3">
      <w:pPr>
        <w:spacing w:after="0" w:line="240" w:lineRule="auto"/>
      </w:pPr>
      <w:r>
        <w:separator/>
      </w:r>
    </w:p>
  </w:footnote>
  <w:footnote w:type="continuationSeparator" w:id="0">
    <w:p w:rsidR="00E0794B" w:rsidRDefault="00E079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94B"/>
    <w:rsid w:val="00AB52E8"/>
    <w:rsid w:val="00B16D3F"/>
    <w:rsid w:val="00E0794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A7E22B-80A5-448D-A88D-518D8DD6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0794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079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2016-03-09T20:52:00Z</dcterms:created>
  <dcterms:modified xsi:type="dcterms:W3CDTF">2016-03-09T20:52:00Z</dcterms:modified>
</cp:coreProperties>
</file>